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10629" w14:textId="72755EF0" w:rsidR="00C26502" w:rsidRPr="003032D1" w:rsidRDefault="00C26502" w:rsidP="00C26502">
      <w:pPr>
        <w:pStyle w:val="Bezodstpw"/>
        <w:rPr>
          <w:rFonts w:ascii="Times New Roman" w:hAnsi="Times New Roman" w:cs="Times New Roman"/>
          <w:sz w:val="18"/>
          <w:szCs w:val="18"/>
        </w:rPr>
      </w:pPr>
      <w:r w:rsidRPr="003032D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Załącznik nr </w:t>
      </w:r>
      <w:r w:rsidR="003032D1">
        <w:rPr>
          <w:rFonts w:ascii="Times New Roman" w:hAnsi="Times New Roman" w:cs="Times New Roman"/>
          <w:sz w:val="18"/>
          <w:szCs w:val="18"/>
        </w:rPr>
        <w:t>2</w:t>
      </w:r>
    </w:p>
    <w:p w14:paraId="15965293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42EA98A9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3CEF5B45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458D31AB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54B75186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</w:t>
      </w:r>
      <w:r>
        <w:rPr>
          <w:rFonts w:ascii="Times New Roman" w:hAnsi="Times New Roman" w:cs="Times New Roman"/>
          <w:sz w:val="16"/>
          <w:szCs w:val="16"/>
        </w:rPr>
        <w:t>….</w:t>
      </w:r>
      <w:r w:rsidRPr="000D1E3A">
        <w:rPr>
          <w:rFonts w:ascii="Times New Roman" w:hAnsi="Times New Roman" w:cs="Times New Roman"/>
          <w:sz w:val="16"/>
          <w:szCs w:val="16"/>
        </w:rPr>
        <w:t xml:space="preserve">………………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</w:t>
      </w:r>
      <w:r w:rsidRPr="000D1E3A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.</w:t>
      </w:r>
      <w:r w:rsidRPr="000D1E3A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…....</w:t>
      </w:r>
      <w:r w:rsidRPr="000D1E3A">
        <w:rPr>
          <w:rFonts w:ascii="Times New Roman" w:hAnsi="Times New Roman" w:cs="Times New Roman"/>
          <w:sz w:val="16"/>
          <w:szCs w:val="16"/>
        </w:rPr>
        <w:t>……………………….</w:t>
      </w:r>
    </w:p>
    <w:p w14:paraId="17BF6ACF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0D1E3A">
        <w:rPr>
          <w:rFonts w:ascii="Times New Roman" w:hAnsi="Times New Roman" w:cs="Times New Roman"/>
          <w:sz w:val="16"/>
          <w:szCs w:val="16"/>
        </w:rPr>
        <w:t xml:space="preserve">(pieczęć firmowa Wykonawcy)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</w:p>
    <w:p w14:paraId="2571349C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02FBFB00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17D8D691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74AC288E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0B9CC30E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17F3A01E" w14:textId="77777777" w:rsidR="00C26502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14:paraId="785262EE" w14:textId="77777777" w:rsidR="00C26502" w:rsidRPr="0095042D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042D">
        <w:rPr>
          <w:rFonts w:ascii="Times New Roman" w:hAnsi="Times New Roman" w:cs="Times New Roman"/>
          <w:b/>
          <w:bCs/>
          <w:sz w:val="28"/>
          <w:szCs w:val="28"/>
        </w:rPr>
        <w:t>OŚWIADCZENIE WYKONAWCY</w:t>
      </w:r>
    </w:p>
    <w:p w14:paraId="0BAA41F8" w14:textId="77777777" w:rsidR="00C26502" w:rsidRDefault="00C26502" w:rsidP="00C26502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1DB1842A" w14:textId="77777777" w:rsidR="00C26502" w:rsidRDefault="00C26502" w:rsidP="00C26502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3E27F428" w14:textId="77777777" w:rsidR="00C26502" w:rsidRPr="00D25184" w:rsidRDefault="00C26502" w:rsidP="00C26502">
      <w:pPr>
        <w:pStyle w:val="Bezodstpw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CE8584" w14:textId="77777777" w:rsidR="00C26502" w:rsidRPr="0095042D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5042D">
        <w:rPr>
          <w:rFonts w:ascii="Times New Roman" w:hAnsi="Times New Roman" w:cs="Times New Roman"/>
          <w:b/>
          <w:bCs/>
          <w:sz w:val="24"/>
          <w:szCs w:val="24"/>
          <w:u w:val="single"/>
        </w:rPr>
        <w:t>O BRAKU PODSTAW DO WYKLUCZENIA</w:t>
      </w:r>
    </w:p>
    <w:p w14:paraId="16E4CA69" w14:textId="77777777" w:rsidR="00C26502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5CD1F" w14:textId="77777777" w:rsidR="00C26502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0B1A31" w14:textId="360269D7" w:rsidR="00C26502" w:rsidRDefault="00C26502" w:rsidP="00C26502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składane na podstawie Rozdziału VII i VIII  ust. 1 SWZ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na </w:t>
      </w:r>
      <w:r>
        <w:rPr>
          <w:rFonts w:ascii="Times New Roman" w:hAnsi="Times New Roman" w:cs="Times New Roman"/>
          <w:sz w:val="24"/>
          <w:szCs w:val="24"/>
        </w:rPr>
        <w:t xml:space="preserve">potrzeby postępowania o udzielenie </w:t>
      </w:r>
      <w:r w:rsidRPr="000D1E3A">
        <w:rPr>
          <w:rFonts w:ascii="Times New Roman" w:hAnsi="Times New Roman" w:cs="Times New Roman"/>
          <w:sz w:val="24"/>
          <w:szCs w:val="24"/>
        </w:rPr>
        <w:t xml:space="preserve">zamówienia </w:t>
      </w:r>
      <w:r>
        <w:rPr>
          <w:rFonts w:ascii="Times New Roman" w:hAnsi="Times New Roman" w:cs="Times New Roman"/>
          <w:sz w:val="24"/>
          <w:szCs w:val="24"/>
        </w:rPr>
        <w:t xml:space="preserve">sektorowego na </w:t>
      </w:r>
      <w:r w:rsidR="00DB5F0B" w:rsidRPr="00DB5F0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DB5F0B" w:rsidRPr="00DB5F0B">
        <w:rPr>
          <w:rFonts w:ascii="Times New Roman" w:hAnsi="Times New Roman" w:cs="Times New Roman"/>
          <w:b/>
          <w:bCs/>
          <w:sz w:val="24"/>
          <w:szCs w:val="24"/>
        </w:rPr>
        <w:t xml:space="preserve">odernizacja Stacji Uzdatniania Wody – Optymalizacja systemu </w:t>
      </w:r>
      <w:proofErr w:type="spellStart"/>
      <w:r w:rsidR="00DB5F0B" w:rsidRPr="00DB5F0B">
        <w:rPr>
          <w:rFonts w:ascii="Times New Roman" w:hAnsi="Times New Roman" w:cs="Times New Roman"/>
          <w:b/>
          <w:bCs/>
          <w:sz w:val="24"/>
          <w:szCs w:val="24"/>
        </w:rPr>
        <w:t>AKPiA</w:t>
      </w:r>
      <w:proofErr w:type="spellEnd"/>
      <w:r w:rsidR="00DB5F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B5F0B" w:rsidRPr="00DB5F0B">
        <w:rPr>
          <w:rFonts w:ascii="Times New Roman" w:hAnsi="Times New Roman" w:cs="Times New Roman"/>
          <w:b/>
          <w:bCs/>
          <w:sz w:val="24"/>
          <w:szCs w:val="24"/>
        </w:rPr>
        <w:t>w Lubaniu, ulica Mickiewicza 1a</w:t>
      </w:r>
      <w:r w:rsidR="00DB5F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prowadzonego przez Lubańskie Przedsiębiorstwo Wodociągów i Kanalizacji Sp. z o.o.</w:t>
      </w:r>
    </w:p>
    <w:p w14:paraId="55F8B446" w14:textId="77777777" w:rsidR="00C26502" w:rsidRDefault="00C26502" w:rsidP="00C26502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oświadczam, że nie podlegam wykluczeniu z postępowania na podstawie rozdz. VIII ust. 1 pkt 1-10 SWZ.</w:t>
      </w:r>
    </w:p>
    <w:p w14:paraId="4128BF8A" w14:textId="77777777" w:rsidR="00C26502" w:rsidRDefault="00C26502" w:rsidP="00C26502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348F05E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…………………………………………………</w:t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  <w:t>……………………………………………………….</w:t>
      </w:r>
    </w:p>
    <w:p w14:paraId="303A1AD2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(podpis i pieczątka Wykonawcy)</w:t>
      </w:r>
    </w:p>
    <w:p w14:paraId="4023A781" w14:textId="77777777" w:rsidR="00C26502" w:rsidRDefault="00C26502" w:rsidP="00C26502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32DDE910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42E58E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zachodzą w stosunku do mnie podstawy wykluczenia z postępowania na podstawie rozdz. VIII  ust. 1 pkt . ….... SWZ.</w:t>
      </w:r>
    </w:p>
    <w:p w14:paraId="4F6D2ACA" w14:textId="77777777" w:rsidR="00C26502" w:rsidRPr="00D25184" w:rsidRDefault="00C26502" w:rsidP="00C26502">
      <w:pPr>
        <w:spacing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D25184">
        <w:rPr>
          <w:rFonts w:ascii="Times New Roman" w:hAnsi="Times New Roman" w:cs="Times New Roman"/>
          <w:i/>
          <w:iCs/>
          <w:sz w:val="20"/>
          <w:szCs w:val="20"/>
        </w:rPr>
        <w:t xml:space="preserve">(Proszę wskazać podstawę wykluczenia spośród wymienionych w </w:t>
      </w:r>
      <w:r>
        <w:rPr>
          <w:rFonts w:ascii="Times New Roman" w:hAnsi="Times New Roman" w:cs="Times New Roman"/>
          <w:i/>
          <w:iCs/>
          <w:sz w:val="20"/>
          <w:szCs w:val="20"/>
        </w:rPr>
        <w:t>rozdz. VIII</w:t>
      </w:r>
      <w:r w:rsidRPr="00D25184">
        <w:rPr>
          <w:rFonts w:ascii="Times New Roman" w:hAnsi="Times New Roman" w:cs="Times New Roman"/>
          <w:i/>
          <w:iCs/>
          <w:sz w:val="20"/>
          <w:szCs w:val="20"/>
        </w:rPr>
        <w:t xml:space="preserve"> ust. 1 pkt 1 – </w:t>
      </w:r>
      <w:r>
        <w:rPr>
          <w:rFonts w:ascii="Times New Roman" w:hAnsi="Times New Roman" w:cs="Times New Roman"/>
          <w:i/>
          <w:iCs/>
          <w:sz w:val="20"/>
          <w:szCs w:val="20"/>
        </w:rPr>
        <w:t>10</w:t>
      </w:r>
      <w:r w:rsidRPr="00D2518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SWZ</w:t>
      </w:r>
      <w:r w:rsidRPr="00D25184">
        <w:rPr>
          <w:rFonts w:ascii="Times New Roman" w:hAnsi="Times New Roman" w:cs="Times New Roman"/>
          <w:i/>
          <w:iCs/>
          <w:sz w:val="20"/>
          <w:szCs w:val="20"/>
        </w:rPr>
        <w:t>).</w:t>
      </w:r>
    </w:p>
    <w:p w14:paraId="2A0F55AF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56ED4C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…………………………………………………</w:t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  <w:t>……………………………………………………….</w:t>
      </w:r>
    </w:p>
    <w:p w14:paraId="06DA4478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(podpis i pieczątka Wykonawcy)</w:t>
      </w:r>
    </w:p>
    <w:p w14:paraId="7E816A7C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DF0E68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6801AC">
        <w:rPr>
          <w:rFonts w:ascii="Times New Roman" w:hAnsi="Times New Roman" w:cs="Times New Roman"/>
          <w:sz w:val="24"/>
          <w:szCs w:val="24"/>
        </w:rPr>
        <w:lastRenderedPageBreak/>
        <w:t xml:space="preserve">Ponadto oświadczam, że wszystkie informacje podane w </w:t>
      </w:r>
      <w:r>
        <w:rPr>
          <w:rFonts w:ascii="Times New Roman" w:hAnsi="Times New Roman" w:cs="Times New Roman"/>
          <w:sz w:val="24"/>
          <w:szCs w:val="24"/>
        </w:rPr>
        <w:t>powyższych</w:t>
      </w:r>
      <w:r w:rsidRPr="006801AC">
        <w:rPr>
          <w:rFonts w:ascii="Times New Roman" w:hAnsi="Times New Roman" w:cs="Times New Roman"/>
          <w:sz w:val="24"/>
          <w:szCs w:val="24"/>
        </w:rPr>
        <w:t xml:space="preserve"> oświadczeni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6801AC">
        <w:rPr>
          <w:rFonts w:ascii="Times New Roman" w:hAnsi="Times New Roman" w:cs="Times New Roman"/>
          <w:sz w:val="24"/>
          <w:szCs w:val="24"/>
        </w:rPr>
        <w:t xml:space="preserve"> są aktualne i zgodne z prawdą oraz zostały przedstawione z pełną świadomością konsekwencji wprowadzenia Zamawiającego w błąd</w:t>
      </w:r>
      <w:r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Pr="006801A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389343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2A761EE6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108C21D1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6AFA149B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…………………………………………………</w:t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  <w:t>……………………………………………………….</w:t>
      </w:r>
    </w:p>
    <w:p w14:paraId="16F57BAB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((podpis i pieczątka Wykonawcy)</w:t>
      </w:r>
    </w:p>
    <w:p w14:paraId="6295FE40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47C0C2" w14:textId="77777777" w:rsidR="00C26502" w:rsidRDefault="00C26502" w:rsidP="00C265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EBA8E57" w14:textId="77777777" w:rsidR="00C26502" w:rsidRPr="00D25184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5184"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05F3A4D5" w14:textId="77777777" w:rsidR="00C26502" w:rsidRPr="00D25184" w:rsidRDefault="00C26502" w:rsidP="00C26502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25184">
        <w:rPr>
          <w:rFonts w:ascii="Times New Roman" w:hAnsi="Times New Roman" w:cs="Times New Roman"/>
          <w:b/>
          <w:bCs/>
          <w:sz w:val="24"/>
          <w:szCs w:val="24"/>
          <w:u w:val="single"/>
        </w:rPr>
        <w:t>O SPEŁNIANIU WARUNKÓW UDZIAŁU W POSTĘPOWANIU</w:t>
      </w:r>
    </w:p>
    <w:p w14:paraId="6F07315B" w14:textId="77777777" w:rsidR="00C26502" w:rsidRDefault="00C26502" w:rsidP="00C265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FD4FD2" w14:textId="77777777" w:rsidR="00C26502" w:rsidRDefault="00C26502" w:rsidP="00C26502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>
        <w:rPr>
          <w:rFonts w:ascii="Times New Roman" w:eastAsia="Calibri" w:hAnsi="Times New Roman" w:cs="Times New Roman"/>
          <w:bCs/>
          <w:sz w:val="24"/>
          <w:szCs w:val="24"/>
        </w:rPr>
        <w:t>, że spełniam warunki udziału w postępowaniu określone przez Zamawiającego w Specyfikacji Warunków Zamówienia sporządzonej dla przedmiotowego zamówienia sektorowego.</w:t>
      </w:r>
    </w:p>
    <w:p w14:paraId="6DEBE428" w14:textId="77777777" w:rsidR="00C26502" w:rsidRDefault="00C26502" w:rsidP="00C26502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D9CCD92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…………………………………………………</w:t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  <w:t>……………………………………………………….</w:t>
      </w:r>
    </w:p>
    <w:p w14:paraId="538707F8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(podpis i pieczątka Wykonawcy)</w:t>
      </w:r>
    </w:p>
    <w:p w14:paraId="7E499C31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68FA019A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5A1C703F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100B1208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BF7B06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6801AC">
        <w:rPr>
          <w:rFonts w:ascii="Times New Roman" w:hAnsi="Times New Roman" w:cs="Times New Roman"/>
          <w:sz w:val="24"/>
          <w:szCs w:val="24"/>
        </w:rPr>
        <w:t xml:space="preserve">Ponadto oświadczam, że wszystkie informacje podane w niniejszym oświadczeniu są aktualne i zgodne z prawdą oraz zostały przedstawione z pełną świadomością konsekwencji wprowadzenia Zamawiającego w błąd. </w:t>
      </w:r>
    </w:p>
    <w:p w14:paraId="33DF5EE9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1B48E04C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55D17A4E" w14:textId="77777777" w:rsidR="00C26502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604DF31A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0D1E3A">
        <w:rPr>
          <w:rFonts w:ascii="Times New Roman" w:hAnsi="Times New Roman" w:cs="Times New Roman"/>
          <w:sz w:val="16"/>
          <w:szCs w:val="16"/>
        </w:rPr>
        <w:t>…………………………………………………</w:t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</w:r>
      <w:r w:rsidRPr="000D1E3A">
        <w:rPr>
          <w:rFonts w:ascii="Times New Roman" w:hAnsi="Times New Roman" w:cs="Times New Roman"/>
          <w:sz w:val="16"/>
          <w:szCs w:val="16"/>
        </w:rPr>
        <w:tab/>
        <w:t>……………………………………………………….</w:t>
      </w:r>
    </w:p>
    <w:p w14:paraId="29741473" w14:textId="77777777" w:rsidR="00C26502" w:rsidRPr="000D1E3A" w:rsidRDefault="00C26502" w:rsidP="00C26502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0D1E3A">
        <w:rPr>
          <w:rFonts w:ascii="Times New Roman" w:hAnsi="Times New Roman" w:cs="Times New Roman"/>
          <w:sz w:val="16"/>
          <w:szCs w:val="16"/>
        </w:rPr>
        <w:t>(miejscowość, data)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(podpis i pieczątka Wykonawcy)</w:t>
      </w:r>
    </w:p>
    <w:p w14:paraId="654137BF" w14:textId="77777777" w:rsidR="00C26502" w:rsidRPr="006801AC" w:rsidRDefault="00C26502" w:rsidP="00C2650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14:paraId="12048E87" w14:textId="77777777" w:rsidR="00C26502" w:rsidRPr="00197C4D" w:rsidRDefault="00C26502" w:rsidP="00C26502"/>
    <w:p w14:paraId="4FA34E4A" w14:textId="21DB11A7" w:rsidR="00E94486" w:rsidRPr="00C26502" w:rsidRDefault="00E94486" w:rsidP="00C26502"/>
    <w:sectPr w:rsidR="00E94486" w:rsidRPr="00C265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B33DD" w14:textId="77777777" w:rsidR="009D2EB4" w:rsidRDefault="009D2EB4" w:rsidP="00E94486">
      <w:pPr>
        <w:spacing w:after="0" w:line="240" w:lineRule="auto"/>
      </w:pPr>
      <w:r>
        <w:separator/>
      </w:r>
    </w:p>
  </w:endnote>
  <w:endnote w:type="continuationSeparator" w:id="0">
    <w:p w14:paraId="7C8E6726" w14:textId="77777777" w:rsidR="009D2EB4" w:rsidRDefault="009D2EB4" w:rsidP="00E9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5764D" w14:textId="77777777" w:rsidR="00CE127E" w:rsidRDefault="00CE12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4B445" w14:textId="77777777" w:rsidR="00D92345" w:rsidRDefault="00D92345">
    <w:pPr>
      <w:pStyle w:val="Stopka"/>
    </w:pPr>
  </w:p>
  <w:tbl>
    <w:tblPr>
      <w:tblStyle w:val="Tabela-Siatka"/>
      <w:tblW w:w="10971" w:type="dxa"/>
      <w:tblInd w:w="-998" w:type="dxa"/>
      <w:tblBorders>
        <w:top w:val="single" w:sz="4" w:space="0" w:color="0070C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0"/>
      <w:gridCol w:w="3544"/>
      <w:gridCol w:w="3877"/>
    </w:tblGrid>
    <w:tr w:rsidR="00274A5F" w14:paraId="055A00FF" w14:textId="77777777" w:rsidTr="00040A3B">
      <w:tc>
        <w:tcPr>
          <w:tcW w:w="3550" w:type="dxa"/>
        </w:tcPr>
        <w:p w14:paraId="65649008" w14:textId="77777777" w:rsidR="00A100C4" w:rsidRPr="00A100C4" w:rsidRDefault="00A100C4" w:rsidP="000A22D6">
          <w:pPr>
            <w:pStyle w:val="Stopka"/>
            <w:rPr>
              <w:sz w:val="8"/>
              <w:szCs w:val="8"/>
            </w:rPr>
          </w:pPr>
        </w:p>
        <w:p w14:paraId="5DF6825C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NIP 613-13-84-458</w:t>
          </w:r>
        </w:p>
        <w:p w14:paraId="54F3DC23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Regon 230477190</w:t>
          </w:r>
        </w:p>
        <w:p w14:paraId="2A5106F4" w14:textId="77777777" w:rsidR="00274A5F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KRS 0000087953</w:t>
          </w:r>
        </w:p>
        <w:p w14:paraId="01848920" w14:textId="77777777" w:rsidR="003C7C4A" w:rsidRPr="00E30C7E" w:rsidRDefault="003C7C4A" w:rsidP="003C7C4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Kapitał zakładowy 38 </w:t>
          </w:r>
          <w:r w:rsidR="00126008">
            <w:rPr>
              <w:sz w:val="18"/>
              <w:szCs w:val="18"/>
            </w:rPr>
            <w:t>4</w:t>
          </w:r>
          <w:r w:rsidRPr="00E30C7E">
            <w:rPr>
              <w:sz w:val="18"/>
              <w:szCs w:val="18"/>
            </w:rPr>
            <w:t>46 000.00</w:t>
          </w:r>
          <w:r>
            <w:rPr>
              <w:sz w:val="18"/>
              <w:szCs w:val="18"/>
            </w:rPr>
            <w:t xml:space="preserve"> PLN</w:t>
          </w:r>
        </w:p>
        <w:p w14:paraId="548D32DE" w14:textId="77777777" w:rsidR="003C7C4A" w:rsidRPr="003E527C" w:rsidRDefault="003C7C4A" w:rsidP="000A22D6">
          <w:pPr>
            <w:pStyle w:val="Stopka"/>
            <w:rPr>
              <w:sz w:val="18"/>
              <w:szCs w:val="18"/>
            </w:rPr>
          </w:pPr>
        </w:p>
      </w:tc>
      <w:tc>
        <w:tcPr>
          <w:tcW w:w="3544" w:type="dxa"/>
        </w:tcPr>
        <w:p w14:paraId="47E548DD" w14:textId="77777777" w:rsidR="00A100C4" w:rsidRPr="00A100C4" w:rsidRDefault="00A100C4" w:rsidP="003C7C4A">
          <w:pPr>
            <w:pStyle w:val="Stopka"/>
            <w:rPr>
              <w:sz w:val="8"/>
              <w:szCs w:val="8"/>
            </w:rPr>
          </w:pPr>
        </w:p>
        <w:p w14:paraId="42291FE6" w14:textId="77777777" w:rsidR="003C7C4A" w:rsidRPr="00C26502" w:rsidRDefault="00EC3C0E" w:rsidP="00040A3B">
          <w:pPr>
            <w:pStyle w:val="Stopka"/>
            <w:ind w:right="-773"/>
            <w:rPr>
              <w:sz w:val="18"/>
              <w:szCs w:val="18"/>
              <w:lang w:val="en-US"/>
            </w:rPr>
          </w:pPr>
          <w:r w:rsidRPr="00C26502">
            <w:rPr>
              <w:sz w:val="18"/>
              <w:szCs w:val="18"/>
              <w:lang w:val="en-US"/>
            </w:rPr>
            <w:t>Tel. 75 </w:t>
          </w:r>
          <w:r w:rsidR="009A6D08" w:rsidRPr="00C26502">
            <w:rPr>
              <w:sz w:val="18"/>
              <w:szCs w:val="18"/>
              <w:lang w:val="en-US"/>
            </w:rPr>
            <w:t>721</w:t>
          </w:r>
          <w:r w:rsidRPr="00C26502">
            <w:rPr>
              <w:sz w:val="18"/>
              <w:szCs w:val="18"/>
              <w:lang w:val="en-US"/>
            </w:rPr>
            <w:t xml:space="preserve"> </w:t>
          </w:r>
          <w:r w:rsidR="009A6D08" w:rsidRPr="00C26502">
            <w:rPr>
              <w:sz w:val="18"/>
              <w:szCs w:val="18"/>
              <w:lang w:val="en-US"/>
            </w:rPr>
            <w:t>88</w:t>
          </w:r>
          <w:r w:rsidRPr="00C26502">
            <w:rPr>
              <w:sz w:val="18"/>
              <w:szCs w:val="18"/>
              <w:lang w:val="en-US"/>
            </w:rPr>
            <w:t xml:space="preserve"> </w:t>
          </w:r>
          <w:r w:rsidR="009A6D08" w:rsidRPr="00C26502">
            <w:rPr>
              <w:sz w:val="18"/>
              <w:szCs w:val="18"/>
              <w:lang w:val="en-US"/>
            </w:rPr>
            <w:t>11</w:t>
          </w:r>
        </w:p>
        <w:p w14:paraId="3EB99DAF" w14:textId="77777777" w:rsidR="003C7C4A" w:rsidRPr="00C26502" w:rsidRDefault="003628F9" w:rsidP="003C7C4A">
          <w:pPr>
            <w:pStyle w:val="Stopka"/>
            <w:rPr>
              <w:sz w:val="18"/>
              <w:szCs w:val="18"/>
              <w:lang w:val="en-US"/>
            </w:rPr>
          </w:pPr>
          <w:r w:rsidRPr="00C26502">
            <w:rPr>
              <w:sz w:val="18"/>
              <w:szCs w:val="18"/>
              <w:lang w:val="en-US"/>
            </w:rPr>
            <w:t xml:space="preserve">Tel. </w:t>
          </w:r>
          <w:proofErr w:type="spellStart"/>
          <w:r w:rsidRPr="00C26502">
            <w:rPr>
              <w:sz w:val="18"/>
              <w:szCs w:val="18"/>
              <w:lang w:val="en-US"/>
            </w:rPr>
            <w:t>c</w:t>
          </w:r>
          <w:r w:rsidR="00EC3C0E" w:rsidRPr="00C26502">
            <w:rPr>
              <w:sz w:val="18"/>
              <w:szCs w:val="18"/>
              <w:lang w:val="en-US"/>
            </w:rPr>
            <w:t>ałodobowy</w:t>
          </w:r>
          <w:proofErr w:type="spellEnd"/>
          <w:r w:rsidR="00EC3C0E" w:rsidRPr="00C26502">
            <w:rPr>
              <w:sz w:val="18"/>
              <w:szCs w:val="18"/>
              <w:lang w:val="en-US"/>
            </w:rPr>
            <w:t xml:space="preserve"> +48 600 428 836</w:t>
          </w:r>
        </w:p>
        <w:p w14:paraId="71E32853" w14:textId="77777777" w:rsidR="00E30C7E" w:rsidRPr="00C26502" w:rsidRDefault="00EC3C0E" w:rsidP="003C7C4A">
          <w:pPr>
            <w:pStyle w:val="Stopka"/>
            <w:rPr>
              <w:sz w:val="18"/>
              <w:szCs w:val="18"/>
              <w:lang w:val="en-US"/>
            </w:rPr>
          </w:pPr>
          <w:r w:rsidRPr="00C26502">
            <w:rPr>
              <w:sz w:val="18"/>
              <w:szCs w:val="18"/>
              <w:lang w:val="en-US"/>
            </w:rPr>
            <w:t xml:space="preserve">e-mail </w:t>
          </w:r>
          <w:r>
            <w:fldChar w:fldCharType="begin"/>
          </w:r>
          <w:r w:rsidRPr="00DB5F0B">
            <w:rPr>
              <w:lang w:val="en-US"/>
            </w:rPr>
            <w:instrText>HYPERLINK "mailto:sekretariat@lpwik.pl"</w:instrText>
          </w:r>
          <w:r>
            <w:fldChar w:fldCharType="separate"/>
          </w:r>
          <w:r w:rsidRPr="00C26502">
            <w:rPr>
              <w:rStyle w:val="Hipercze"/>
              <w:sz w:val="18"/>
              <w:szCs w:val="18"/>
              <w:lang w:val="en-US"/>
            </w:rPr>
            <w:t>sekretariat@lpwik.pl</w:t>
          </w:r>
          <w:r>
            <w:fldChar w:fldCharType="end"/>
          </w:r>
        </w:p>
        <w:p w14:paraId="328EEB9E" w14:textId="77777777" w:rsidR="00EC3C0E" w:rsidRDefault="00EC3C0E" w:rsidP="003C7C4A">
          <w:pPr>
            <w:pStyle w:val="Stopka"/>
            <w:rPr>
              <w:sz w:val="18"/>
              <w:szCs w:val="18"/>
            </w:rPr>
          </w:pPr>
          <w:r w:rsidRPr="00764B2A">
            <w:rPr>
              <w:sz w:val="18"/>
              <w:szCs w:val="18"/>
            </w:rPr>
            <w:t xml:space="preserve">BIP </w:t>
          </w:r>
          <w:hyperlink r:id="rId1" w:history="1">
            <w:r w:rsidR="003628F9" w:rsidRPr="005175B9">
              <w:rPr>
                <w:rStyle w:val="Hipercze"/>
                <w:sz w:val="18"/>
                <w:szCs w:val="18"/>
              </w:rPr>
              <w:t>www.lpwik.luban.pl</w:t>
            </w:r>
          </w:hyperlink>
        </w:p>
        <w:p w14:paraId="2FF1E2CB" w14:textId="77777777" w:rsidR="003628F9" w:rsidRDefault="000D0459" w:rsidP="003C7C4A">
          <w:pPr>
            <w:pStyle w:val="Stopka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ePUAP</w:t>
          </w:r>
          <w:proofErr w:type="spellEnd"/>
          <w:r>
            <w:rPr>
              <w:sz w:val="18"/>
              <w:szCs w:val="18"/>
            </w:rPr>
            <w:t xml:space="preserve"> /LPWIK/</w:t>
          </w:r>
          <w:proofErr w:type="spellStart"/>
          <w:r>
            <w:rPr>
              <w:sz w:val="18"/>
              <w:szCs w:val="18"/>
            </w:rPr>
            <w:t>SkrytkaESP</w:t>
          </w:r>
          <w:proofErr w:type="spellEnd"/>
        </w:p>
        <w:p w14:paraId="6D9649C7" w14:textId="77777777" w:rsidR="00040A3B" w:rsidRPr="003628F9" w:rsidRDefault="00040A3B" w:rsidP="003C7C4A">
          <w:pPr>
            <w:pStyle w:val="Stopka"/>
            <w:rPr>
              <w:sz w:val="18"/>
              <w:szCs w:val="18"/>
            </w:rPr>
          </w:pPr>
          <w:r w:rsidRPr="00040A3B">
            <w:rPr>
              <w:sz w:val="18"/>
              <w:szCs w:val="18"/>
            </w:rPr>
            <w:t>e-Doręczenia: AE:PL-23015-66405-TBJIT-29</w:t>
          </w:r>
        </w:p>
      </w:tc>
      <w:tc>
        <w:tcPr>
          <w:tcW w:w="3877" w:type="dxa"/>
        </w:tcPr>
        <w:p w14:paraId="399954CC" w14:textId="77777777" w:rsidR="00A100C4" w:rsidRPr="00A100C4" w:rsidRDefault="00A100C4">
          <w:pPr>
            <w:pStyle w:val="Stopka"/>
            <w:rPr>
              <w:sz w:val="8"/>
              <w:szCs w:val="8"/>
            </w:rPr>
          </w:pPr>
        </w:p>
        <w:p w14:paraId="4A56F98A" w14:textId="77777777" w:rsidR="00274A5F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Konto bankowe</w:t>
          </w:r>
          <w:r>
            <w:rPr>
              <w:sz w:val="18"/>
              <w:szCs w:val="18"/>
            </w:rPr>
            <w:t xml:space="preserve"> </w:t>
          </w:r>
          <w:r w:rsidRPr="00E30C7E">
            <w:rPr>
              <w:sz w:val="18"/>
              <w:szCs w:val="18"/>
            </w:rPr>
            <w:t>Santander Bank Polska</w:t>
          </w:r>
        </w:p>
        <w:p w14:paraId="05AFFE66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Oddział Lubań</w:t>
          </w:r>
        </w:p>
        <w:p w14:paraId="4BBF4BAC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52 1090 1955 0000 0005 2000 6931</w:t>
          </w:r>
        </w:p>
        <w:p w14:paraId="04C6DD4E" w14:textId="77777777" w:rsidR="000D0459" w:rsidRDefault="000D0459">
          <w:pPr>
            <w:pStyle w:val="Stopka"/>
            <w:rPr>
              <w:sz w:val="18"/>
              <w:szCs w:val="18"/>
            </w:rPr>
          </w:pPr>
        </w:p>
        <w:p w14:paraId="5C24A851" w14:textId="77777777" w:rsidR="000D0459" w:rsidRDefault="000D0459">
          <w:pPr>
            <w:pStyle w:val="Stopka"/>
          </w:pPr>
          <w:r w:rsidRPr="003628F9">
            <w:rPr>
              <w:sz w:val="18"/>
              <w:szCs w:val="18"/>
            </w:rPr>
            <w:t>www.lpwik.pl</w:t>
          </w:r>
        </w:p>
      </w:tc>
    </w:tr>
  </w:tbl>
  <w:p w14:paraId="68E4FABF" w14:textId="77777777" w:rsidR="00274A5F" w:rsidRPr="008A212A" w:rsidRDefault="007B3A7F" w:rsidP="007B3A7F">
    <w:pPr>
      <w:pStyle w:val="Stopka"/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03802E62" wp14:editId="67800718">
          <wp:extent cx="5760720" cy="754380"/>
          <wp:effectExtent l="0" t="0" r="0" b="7620"/>
          <wp:docPr id="19954404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440470" name="Obraz 199544047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3DF4B" w14:textId="77777777" w:rsidR="00CE127E" w:rsidRDefault="00CE12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B1109" w14:textId="77777777" w:rsidR="009D2EB4" w:rsidRDefault="009D2EB4" w:rsidP="00E94486">
      <w:pPr>
        <w:spacing w:after="0" w:line="240" w:lineRule="auto"/>
      </w:pPr>
      <w:r>
        <w:separator/>
      </w:r>
    </w:p>
  </w:footnote>
  <w:footnote w:type="continuationSeparator" w:id="0">
    <w:p w14:paraId="194286B2" w14:textId="77777777" w:rsidR="009D2EB4" w:rsidRDefault="009D2EB4" w:rsidP="00E94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F846" w14:textId="77777777" w:rsidR="00CE127E" w:rsidRDefault="00CE12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5347" w14:textId="77777777" w:rsidR="00E94486" w:rsidRDefault="00AF4145" w:rsidP="00AF4145">
    <w:pPr>
      <w:pStyle w:val="Nagwek"/>
      <w:jc w:val="right"/>
    </w:pPr>
    <w:r w:rsidRPr="000E4CDF">
      <w:rPr>
        <w:rFonts w:ascii="Times New Roman" w:eastAsia="Times New Roman" w:hAnsi="Times New Roman" w:cs="Times New Roman"/>
        <w:noProof/>
        <w:sz w:val="16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640E49B6" wp14:editId="132EBFC9">
          <wp:simplePos x="0" y="0"/>
          <wp:positionH relativeFrom="column">
            <wp:posOffset>-315063</wp:posOffset>
          </wp:positionH>
          <wp:positionV relativeFrom="paragraph">
            <wp:posOffset>94832</wp:posOffset>
          </wp:positionV>
          <wp:extent cx="2154037" cy="697692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309" cy="704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6520" w:type="dxa"/>
      <w:tblInd w:w="3261" w:type="dxa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0"/>
    </w:tblGrid>
    <w:tr w:rsidR="00E94486" w14:paraId="6E0A20BC" w14:textId="77777777" w:rsidTr="004A76E4">
      <w:tc>
        <w:tcPr>
          <w:tcW w:w="6520" w:type="dxa"/>
        </w:tcPr>
        <w:p w14:paraId="000392F4" w14:textId="77777777" w:rsidR="00E94486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Lubańskie Przedsiębiorstwo Wodociąg</w:t>
          </w:r>
          <w:r w:rsidR="00FB5ADD" w:rsidRPr="00E96E1E">
            <w:rPr>
              <w:b/>
              <w:bCs/>
              <w:sz w:val="24"/>
              <w:szCs w:val="24"/>
            </w:rPr>
            <w:t>ów</w:t>
          </w:r>
          <w:r w:rsidRPr="00E96E1E">
            <w:rPr>
              <w:b/>
              <w:bCs/>
              <w:sz w:val="24"/>
              <w:szCs w:val="24"/>
            </w:rPr>
            <w:t xml:space="preserve"> i Kanalizacji Sp. z o.o.</w:t>
          </w:r>
        </w:p>
        <w:p w14:paraId="24294B0C" w14:textId="77777777" w:rsidR="00A100C4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ul. Mickiewicza 1</w:t>
          </w:r>
          <w:r w:rsidR="009A6D08">
            <w:rPr>
              <w:b/>
              <w:bCs/>
              <w:sz w:val="24"/>
              <w:szCs w:val="24"/>
            </w:rPr>
            <w:t>B</w:t>
          </w:r>
          <w:r w:rsidR="00494A11">
            <w:rPr>
              <w:b/>
              <w:bCs/>
              <w:sz w:val="24"/>
              <w:szCs w:val="24"/>
            </w:rPr>
            <w:t xml:space="preserve">  </w:t>
          </w:r>
          <w:r w:rsidR="00A100C4" w:rsidRPr="00E96E1E">
            <w:rPr>
              <w:b/>
              <w:bCs/>
              <w:sz w:val="24"/>
              <w:szCs w:val="24"/>
            </w:rPr>
            <w:t>59-800 Lubań</w:t>
          </w:r>
        </w:p>
        <w:p w14:paraId="5F30CBDF" w14:textId="77777777" w:rsidR="001D52E2" w:rsidRDefault="001D52E2" w:rsidP="00E94486">
          <w:pPr>
            <w:pStyle w:val="Nagwek"/>
            <w:jc w:val="center"/>
          </w:pPr>
        </w:p>
      </w:tc>
    </w:tr>
  </w:tbl>
  <w:p w14:paraId="1596B20D" w14:textId="77777777" w:rsidR="00E94486" w:rsidRDefault="00E94486">
    <w:pPr>
      <w:pStyle w:val="Nagwek"/>
    </w:pPr>
  </w:p>
  <w:p w14:paraId="513969F9" w14:textId="77777777" w:rsidR="00E94486" w:rsidRDefault="00E944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A9A60" w14:textId="77777777" w:rsidR="00CE127E" w:rsidRDefault="00CE12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778B"/>
    <w:multiLevelType w:val="hybridMultilevel"/>
    <w:tmpl w:val="D534AF06"/>
    <w:lvl w:ilvl="0" w:tplc="F9D02CC4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13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502"/>
    <w:rsid w:val="00040A3B"/>
    <w:rsid w:val="000A22D6"/>
    <w:rsid w:val="000D0459"/>
    <w:rsid w:val="00126008"/>
    <w:rsid w:val="0017287B"/>
    <w:rsid w:val="001D52E2"/>
    <w:rsid w:val="00235548"/>
    <w:rsid w:val="00274A5F"/>
    <w:rsid w:val="003032D1"/>
    <w:rsid w:val="003628F9"/>
    <w:rsid w:val="00373A92"/>
    <w:rsid w:val="003C7C4A"/>
    <w:rsid w:val="003E527C"/>
    <w:rsid w:val="0044065B"/>
    <w:rsid w:val="00490AFC"/>
    <w:rsid w:val="00494A11"/>
    <w:rsid w:val="004A76E4"/>
    <w:rsid w:val="004B1C64"/>
    <w:rsid w:val="004C5CAD"/>
    <w:rsid w:val="004D6323"/>
    <w:rsid w:val="00510AE1"/>
    <w:rsid w:val="005164B2"/>
    <w:rsid w:val="005A1370"/>
    <w:rsid w:val="00764B2A"/>
    <w:rsid w:val="007A5E52"/>
    <w:rsid w:val="007B3A7F"/>
    <w:rsid w:val="007C7B81"/>
    <w:rsid w:val="008A212A"/>
    <w:rsid w:val="009220CF"/>
    <w:rsid w:val="009A6D08"/>
    <w:rsid w:val="009D2EB4"/>
    <w:rsid w:val="00A100C4"/>
    <w:rsid w:val="00A743DF"/>
    <w:rsid w:val="00AF4145"/>
    <w:rsid w:val="00C26502"/>
    <w:rsid w:val="00CE127E"/>
    <w:rsid w:val="00D25386"/>
    <w:rsid w:val="00D92345"/>
    <w:rsid w:val="00DB5F0B"/>
    <w:rsid w:val="00DC775F"/>
    <w:rsid w:val="00DD7C3F"/>
    <w:rsid w:val="00DF4AC8"/>
    <w:rsid w:val="00E30C7E"/>
    <w:rsid w:val="00E94486"/>
    <w:rsid w:val="00E96E1E"/>
    <w:rsid w:val="00EB344A"/>
    <w:rsid w:val="00EC3C0E"/>
    <w:rsid w:val="00F51DD3"/>
    <w:rsid w:val="00FB5ADD"/>
    <w:rsid w:val="00FC0DB7"/>
    <w:rsid w:val="00FC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4BBD1"/>
  <w15:chartTrackingRefBased/>
  <w15:docId w15:val="{D6CACE64-193B-4505-BBDC-CF29E5A80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02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486"/>
  </w:style>
  <w:style w:type="paragraph" w:styleId="Stopka">
    <w:name w:val="footer"/>
    <w:basedOn w:val="Normalny"/>
    <w:link w:val="Stopka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486"/>
  </w:style>
  <w:style w:type="character" w:styleId="Hipercze">
    <w:name w:val="Hyperlink"/>
    <w:basedOn w:val="Domylnaczcionkaakapitu"/>
    <w:uiPriority w:val="99"/>
    <w:unhideWhenUsed/>
    <w:rsid w:val="00E94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8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9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650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lpwik.luba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01\DokumentyFirmowe\FORMULARZE\PismoFirmoweFenix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PismoFirmoweFenix</Template>
  <TotalTime>1</TotalTime>
  <Pages>2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</vt:lpstr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</dc:title>
  <dc:subject/>
  <dc:creator>Katarzyna Wysota</dc:creator>
  <cp:keywords/>
  <dc:description/>
  <cp:lastModifiedBy>Dział IT LPWiK</cp:lastModifiedBy>
  <cp:revision>2</cp:revision>
  <cp:lastPrinted>2026-03-06T09:41:00Z</cp:lastPrinted>
  <dcterms:created xsi:type="dcterms:W3CDTF">2026-04-02T11:53:00Z</dcterms:created>
  <dcterms:modified xsi:type="dcterms:W3CDTF">2026-04-02T11:53:00Z</dcterms:modified>
</cp:coreProperties>
</file>